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5D" w:rsidRDefault="00ED055D">
      <w:pPr>
        <w:jc w:val="center"/>
        <w:rPr>
          <w:sz w:val="30"/>
          <w:szCs w:val="30"/>
          <w:lang w:val="it-IT"/>
        </w:rPr>
      </w:pPr>
    </w:p>
    <w:p w:rsidR="00ED055D" w:rsidRDefault="00ED055D" w:rsidP="006A21F2">
      <w:pPr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REPUBBLICA ITALIANA</w:t>
      </w:r>
    </w:p>
    <w:p w:rsidR="00ED055D" w:rsidRDefault="00ED055D" w:rsidP="006A21F2">
      <w:pPr>
        <w:jc w:val="center"/>
        <w:rPr>
          <w:sz w:val="30"/>
          <w:szCs w:val="30"/>
          <w:lang w:val="it-IT"/>
        </w:rPr>
      </w:pPr>
    </w:p>
    <w:p w:rsidR="00ED055D" w:rsidRDefault="00ED055D" w:rsidP="006A21F2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ind w:left="864"/>
        <w:jc w:val="center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MINISTERO DELL’ISTRUZIONE, DELL’UNIVERSITA’ E DELLA RICERCA</w:t>
      </w:r>
    </w:p>
    <w:p w:rsidR="00ED055D" w:rsidRDefault="00ED055D" w:rsidP="006A21F2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ind w:left="864"/>
        <w:jc w:val="center"/>
        <w:rPr>
          <w:sz w:val="24"/>
          <w:szCs w:val="24"/>
          <w:lang w:val="it-IT"/>
        </w:rPr>
      </w:pPr>
    </w:p>
    <w:p w:rsidR="00ED055D" w:rsidRDefault="00ED055D" w:rsidP="006A21F2">
      <w:pPr>
        <w:tabs>
          <w:tab w:val="left" w:pos="1152"/>
          <w:tab w:val="left" w:pos="273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ind w:left="1152" w:firstLine="1584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ANNO SCOLASTICO 2019/2020</w:t>
      </w:r>
    </w:p>
    <w:p w:rsidR="00ED055D" w:rsidRDefault="00ED055D" w:rsidP="006A2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sz w:val="30"/>
          <w:szCs w:val="30"/>
          <w:lang w:val="it-IT"/>
        </w:rPr>
      </w:pPr>
    </w:p>
    <w:p w:rsidR="00ED055D" w:rsidRDefault="00ED055D" w:rsidP="000972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ISTITUTO D’ISTRUZIONE SUPERIORE</w:t>
      </w:r>
    </w:p>
    <w:p w:rsidR="00ED055D" w:rsidRDefault="00ED055D" w:rsidP="004220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16"/>
          <w:szCs w:val="16"/>
          <w:lang w:val="it-IT"/>
        </w:rPr>
      </w:pPr>
    </w:p>
    <w:p w:rsidR="00ED055D" w:rsidRDefault="00ED055D" w:rsidP="004220E6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36"/>
          <w:szCs w:val="36"/>
          <w:lang w:val="it-IT"/>
        </w:rPr>
      </w:pPr>
      <w:r>
        <w:rPr>
          <w:sz w:val="16"/>
          <w:szCs w:val="16"/>
          <w:lang w:val="it-IT"/>
        </w:rPr>
        <w:t xml:space="preserve">                                                                                             </w:t>
      </w:r>
      <w:r>
        <w:rPr>
          <w:b/>
          <w:sz w:val="36"/>
          <w:szCs w:val="36"/>
          <w:lang w:val="it-IT"/>
        </w:rPr>
        <w:t xml:space="preserve">PAOLO </w:t>
      </w:r>
      <w:r w:rsidRPr="006A21F2">
        <w:rPr>
          <w:b/>
          <w:sz w:val="36"/>
          <w:szCs w:val="36"/>
          <w:lang w:val="it-IT"/>
        </w:rPr>
        <w:t xml:space="preserve"> F</w:t>
      </w:r>
      <w:r>
        <w:rPr>
          <w:b/>
          <w:sz w:val="36"/>
          <w:szCs w:val="36"/>
          <w:lang w:val="it-IT"/>
        </w:rPr>
        <w:t>RISI</w:t>
      </w:r>
    </w:p>
    <w:p w:rsidR="00ED055D" w:rsidRDefault="00ED055D" w:rsidP="00994C1C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jc w:val="center"/>
        <w:rPr>
          <w:sz w:val="18"/>
          <w:szCs w:val="18"/>
          <w:lang w:val="it-IT"/>
        </w:rPr>
      </w:pPr>
    </w:p>
    <w:p w:rsidR="00ED055D" w:rsidRDefault="00ED055D" w:rsidP="00994C1C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jc w:val="center"/>
        <w:rPr>
          <w:sz w:val="18"/>
          <w:szCs w:val="18"/>
          <w:lang w:val="it-IT"/>
        </w:rPr>
      </w:pPr>
    </w:p>
    <w:p w:rsidR="00ED055D" w:rsidRPr="00994C1C" w:rsidRDefault="00ED055D" w:rsidP="00994C1C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jc w:val="center"/>
        <w:rPr>
          <w:sz w:val="18"/>
          <w:szCs w:val="18"/>
          <w:lang w:val="it-IT"/>
        </w:rPr>
      </w:pPr>
    </w:p>
    <w:p w:rsidR="00ED055D" w:rsidRPr="006A21F2" w:rsidRDefault="00ED055D" w:rsidP="00994C1C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jc w:val="center"/>
        <w:rPr>
          <w:b/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di </w:t>
      </w:r>
      <w:r>
        <w:rPr>
          <w:b/>
          <w:sz w:val="36"/>
          <w:szCs w:val="36"/>
          <w:lang w:val="it-IT"/>
        </w:rPr>
        <w:t>V</w:t>
      </w:r>
      <w:r w:rsidRPr="006A21F2">
        <w:rPr>
          <w:b/>
          <w:sz w:val="36"/>
          <w:szCs w:val="36"/>
          <w:lang w:val="it-IT"/>
        </w:rPr>
        <w:t>ia</w:t>
      </w:r>
      <w:r>
        <w:rPr>
          <w:b/>
          <w:sz w:val="36"/>
          <w:szCs w:val="36"/>
          <w:lang w:val="it-IT"/>
        </w:rPr>
        <w:t xml:space="preserve"> </w:t>
      </w:r>
      <w:r w:rsidRPr="006A21F2">
        <w:rPr>
          <w:b/>
          <w:sz w:val="36"/>
          <w:szCs w:val="36"/>
          <w:lang w:val="it-IT"/>
        </w:rPr>
        <w:t xml:space="preserve">Otranto-Cittadini  </w:t>
      </w:r>
      <w:r>
        <w:rPr>
          <w:b/>
          <w:sz w:val="36"/>
          <w:szCs w:val="36"/>
          <w:lang w:val="it-IT"/>
        </w:rPr>
        <w:t>MILANO</w:t>
      </w:r>
    </w:p>
    <w:p w:rsidR="00ED055D" w:rsidRPr="00DC4CBD" w:rsidRDefault="00ED055D" w:rsidP="00DC4CB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4"/>
          <w:szCs w:val="24"/>
          <w:lang w:val="it-IT"/>
        </w:rPr>
      </w:pPr>
      <w:r>
        <w:rPr>
          <w:sz w:val="18"/>
          <w:szCs w:val="18"/>
          <w:lang w:val="it-IT"/>
        </w:rPr>
        <w:t xml:space="preserve"> </w:t>
      </w:r>
    </w:p>
    <w:p w:rsidR="00ED055D" w:rsidRDefault="00ED055D">
      <w:pPr>
        <w:tabs>
          <w:tab w:val="left" w:pos="187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rPr>
          <w:sz w:val="18"/>
          <w:szCs w:val="18"/>
          <w:lang w:val="it-IT"/>
        </w:rPr>
      </w:pPr>
    </w:p>
    <w:p w:rsidR="00ED055D" w:rsidRDefault="00ED055D">
      <w:pPr>
        <w:tabs>
          <w:tab w:val="left" w:pos="187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jc w:val="center"/>
        <w:rPr>
          <w:sz w:val="46"/>
          <w:szCs w:val="46"/>
          <w:lang w:val="it-IT"/>
        </w:rPr>
      </w:pPr>
      <w:r>
        <w:rPr>
          <w:sz w:val="46"/>
          <w:szCs w:val="46"/>
          <w:lang w:val="it-IT"/>
        </w:rPr>
        <w:t>ATTESTATO</w:t>
      </w:r>
    </w:p>
    <w:p w:rsidR="00ED055D" w:rsidRDefault="00ED055D">
      <w:pPr>
        <w:tabs>
          <w:tab w:val="left" w:pos="187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jc w:val="center"/>
        <w:rPr>
          <w:sz w:val="24"/>
          <w:szCs w:val="24"/>
          <w:lang w:val="it-IT"/>
        </w:rPr>
      </w:pPr>
      <w:r>
        <w:rPr>
          <w:sz w:val="34"/>
          <w:szCs w:val="34"/>
          <w:lang w:val="it-IT"/>
        </w:rPr>
        <w:t xml:space="preserve">DI CREDITO FORMATIVO </w:t>
      </w:r>
      <w:r>
        <w:rPr>
          <w:sz w:val="24"/>
          <w:szCs w:val="24"/>
          <w:lang w:val="it-IT"/>
        </w:rPr>
        <w:t>(1)</w:t>
      </w:r>
    </w:p>
    <w:p w:rsidR="00ED055D" w:rsidRDefault="00ED055D" w:rsidP="00097242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Rilasciato ai sensi dell'art. 13 del D.P.R. 23 luglio 1998; n.323.</w:t>
      </w:r>
    </w:p>
    <w:p w:rsidR="00ED055D" w:rsidRDefault="00ED055D">
      <w:pPr>
        <w:tabs>
          <w:tab w:val="left" w:pos="187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jc w:val="center"/>
        <w:rPr>
          <w:sz w:val="34"/>
          <w:szCs w:val="34"/>
          <w:lang w:val="it-IT"/>
        </w:rPr>
      </w:pPr>
    </w:p>
    <w:p w:rsidR="00ED055D" w:rsidRDefault="00ED055D">
      <w:pPr>
        <w:tabs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34"/>
          <w:szCs w:val="34"/>
          <w:lang w:val="it-IT"/>
        </w:rPr>
      </w:pPr>
    </w:p>
    <w:p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Conferito a</w:t>
      </w:r>
    </w:p>
    <w:p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ab/>
      </w:r>
    </w:p>
    <w:p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Nato a</w:t>
      </w:r>
      <w:r>
        <w:rPr>
          <w:sz w:val="30"/>
          <w:szCs w:val="30"/>
          <w:lang w:val="it-IT"/>
        </w:rPr>
        <w:tab/>
      </w:r>
    </w:p>
    <w:p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ab/>
      </w:r>
    </w:p>
    <w:p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 xml:space="preserve">il giorno 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30"/>
          <w:szCs w:val="30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con la seguente votazione complessiva: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30"/>
          <w:szCs w:val="30"/>
          <w:lang w:val="it-IT"/>
        </w:rPr>
      </w:pPr>
    </w:p>
    <w:p w:rsidR="00ED055D" w:rsidRDefault="00ED055D">
      <w:pPr>
        <w:tabs>
          <w:tab w:val="left" w:pos="201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ind w:left="2016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.................................................................. centesimi</w:t>
      </w:r>
    </w:p>
    <w:p w:rsidR="00ED055D" w:rsidRDefault="00ED055D">
      <w:pPr>
        <w:tabs>
          <w:tab w:val="left" w:pos="2016"/>
          <w:tab w:val="left" w:pos="446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464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(in lettere)</w:t>
      </w:r>
    </w:p>
    <w:p w:rsidR="00ED055D" w:rsidRDefault="00ED055D">
      <w:pPr>
        <w:tabs>
          <w:tab w:val="left" w:pos="2016"/>
          <w:tab w:val="left" w:pos="446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rPr>
          <w:sz w:val="18"/>
          <w:szCs w:val="18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b/>
          <w:bCs/>
          <w:sz w:val="30"/>
          <w:szCs w:val="30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b/>
          <w:bCs/>
          <w:sz w:val="30"/>
          <w:szCs w:val="30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Milano, addì ........................</w:t>
      </w:r>
    </w:p>
    <w:p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</w:p>
    <w:p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</w:p>
    <w:p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IL PRESIDENTE DELLA COMMISSIONE</w:t>
      </w:r>
    </w:p>
    <w:p w:rsidR="00ED055D" w:rsidRDefault="00ED055D" w:rsidP="004220E6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___________________________________</w:t>
      </w:r>
      <w:r>
        <w:rPr>
          <w:sz w:val="30"/>
          <w:szCs w:val="30"/>
          <w:lang w:val="it-IT"/>
        </w:rPr>
        <w:br w:type="page"/>
      </w:r>
      <w:r>
        <w:rPr>
          <w:noProof/>
          <w:lang w:val="it-IT"/>
        </w:rPr>
        <w:pict>
          <v:oval id="Oval 2" o:spid="_x0000_s1026" style="position:absolute;left:0;text-align:left;margin-left:216.85pt;margin-top:-20.35pt;width:57.65pt;height:57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" o:allowincell="f"/>
        </w:pict>
      </w:r>
    </w:p>
    <w:p w:rsidR="00ED055D" w:rsidRDefault="00ED055D" w:rsidP="004220E6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</w:p>
    <w:p w:rsidR="00ED055D" w:rsidRDefault="00ED055D" w:rsidP="004220E6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</w:p>
    <w:p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REPUBBLICA ITALIANA</w:t>
      </w:r>
    </w:p>
    <w:p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rPr>
          <w:sz w:val="30"/>
          <w:szCs w:val="30"/>
          <w:lang w:val="it-IT"/>
        </w:rPr>
      </w:pPr>
    </w:p>
    <w:p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MINISTERO DELL’ISTRUZIONE, DELL’UNIVERSITA’ E DELLA RICERCA</w:t>
      </w:r>
    </w:p>
    <w:p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ANNO SCOLASTICO 2019/2020</w:t>
      </w:r>
      <w:bookmarkStart w:id="0" w:name="_GoBack"/>
      <w:bookmarkEnd w:id="0"/>
    </w:p>
    <w:p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rPr>
          <w:sz w:val="30"/>
          <w:szCs w:val="30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spacing w:line="480" w:lineRule="auto"/>
        <w:rPr>
          <w:sz w:val="24"/>
          <w:szCs w:val="24"/>
          <w:lang w:val="it-IT"/>
        </w:rPr>
      </w:pPr>
      <w:r>
        <w:rPr>
          <w:sz w:val="30"/>
          <w:szCs w:val="30"/>
          <w:lang w:val="it-IT"/>
        </w:rPr>
        <w:t xml:space="preserve">Il </w:t>
      </w:r>
      <w:r>
        <w:rPr>
          <w:sz w:val="24"/>
          <w:szCs w:val="24"/>
          <w:lang w:val="it-IT"/>
        </w:rPr>
        <w:t>presidente della commissione n.............operante nel 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spacing w:line="48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.....................................................................................................................................................................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CERTIFICA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30"/>
          <w:szCs w:val="30"/>
          <w:lang w:val="it-IT"/>
        </w:rPr>
      </w:pPr>
    </w:p>
    <w:p w:rsidR="00ED055D" w:rsidRPr="00DC4CBD" w:rsidRDefault="00ED055D" w:rsidP="001B72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b/>
          <w:sz w:val="32"/>
          <w:szCs w:val="32"/>
          <w:lang w:val="it-IT"/>
        </w:rPr>
      </w:pPr>
      <w:r>
        <w:rPr>
          <w:sz w:val="24"/>
          <w:szCs w:val="24"/>
          <w:lang w:val="it-IT"/>
        </w:rPr>
        <w:t>Che</w:t>
      </w:r>
      <w:r>
        <w:rPr>
          <w:b/>
          <w:sz w:val="32"/>
          <w:szCs w:val="32"/>
          <w:lang w:val="it-IT"/>
        </w:rPr>
        <w:t>………………….</w:t>
      </w:r>
    </w:p>
    <w:p w:rsidR="00ED055D" w:rsidRDefault="00ED055D">
      <w:pPr>
        <w:tabs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3600"/>
        <w:rPr>
          <w:sz w:val="16"/>
          <w:szCs w:val="16"/>
          <w:lang w:val="it-IT"/>
        </w:rPr>
      </w:pPr>
      <w:r>
        <w:rPr>
          <w:i/>
          <w:iCs/>
          <w:sz w:val="16"/>
          <w:szCs w:val="16"/>
          <w:lang w:val="it-IT"/>
        </w:rPr>
        <w:t>(cognome e nome del candidato)</w:t>
      </w:r>
    </w:p>
    <w:p w:rsidR="00ED055D" w:rsidRDefault="00ED055D">
      <w:pPr>
        <w:tabs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rPr>
          <w:sz w:val="16"/>
          <w:szCs w:val="16"/>
          <w:lang w:val="it-IT"/>
        </w:rPr>
      </w:pPr>
    </w:p>
    <w:p w:rsidR="00ED055D" w:rsidRPr="00112CD1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nato a__________________ Provincia  </w:t>
      </w:r>
      <w:r w:rsidRPr="00E65964">
        <w:rPr>
          <w:sz w:val="24"/>
          <w:szCs w:val="24"/>
          <w:lang w:val="it-IT"/>
        </w:rPr>
        <w:t>___________</w:t>
      </w:r>
      <w:r>
        <w:rPr>
          <w:sz w:val="24"/>
          <w:szCs w:val="24"/>
          <w:lang w:val="it-IT"/>
        </w:rPr>
        <w:t>il_____________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ha dimostrato di possedere, in relazione al percorso degli studi seguito, le seguenti conoscenze, competenze e capacità (2)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lang w:val="it-IT"/>
        </w:rPr>
      </w:pPr>
      <w:r w:rsidRPr="00BE3FEA">
        <w:rPr>
          <w:b/>
          <w:lang w:val="it-IT"/>
        </w:rPr>
        <w:t>CONOSCENZE</w:t>
      </w:r>
    </w:p>
    <w:p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lang w:val="it-IT"/>
        </w:rPr>
      </w:pPr>
    </w:p>
    <w:p w:rsidR="00ED055D" w:rsidRDefault="00ED055D" w:rsidP="00405E76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Conosce__________________________________.</w:t>
      </w:r>
    </w:p>
    <w:p w:rsidR="00ED055D" w:rsidRDefault="00ED055D" w:rsidP="00405E76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Conosce </w:t>
      </w:r>
    </w:p>
    <w:p w:rsidR="00ED055D" w:rsidRDefault="00ED055D" w:rsidP="00405E7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Conosce 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8007C6">
        <w:rPr>
          <w:sz w:val="24"/>
          <w:szCs w:val="24"/>
          <w:lang w:val="it-IT"/>
        </w:rPr>
        <w:t xml:space="preserve">Conosce 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Conosce</w:t>
      </w:r>
    </w:p>
    <w:p w:rsidR="00ED055D" w:rsidRPr="008007C6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8007C6">
        <w:rPr>
          <w:sz w:val="24"/>
          <w:szCs w:val="24"/>
          <w:lang w:val="it-IT"/>
        </w:rPr>
        <w:t xml:space="preserve">Conosce </w:t>
      </w:r>
    </w:p>
    <w:p w:rsidR="00ED055D" w:rsidRPr="008007C6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Conosce 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Conosce </w:t>
      </w:r>
    </w:p>
    <w:p w:rsidR="00ED055D" w:rsidRPr="008007C6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lang w:val="it-IT"/>
        </w:rPr>
      </w:pPr>
      <w:r w:rsidRPr="00BE3FEA">
        <w:rPr>
          <w:b/>
          <w:lang w:val="it-IT"/>
        </w:rPr>
        <w:t>COMPETENZE</w:t>
      </w:r>
    </w:p>
    <w:p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esporre ____________________________.</w:t>
      </w:r>
    </w:p>
    <w:p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Sa applicare____________________________. </w:t>
      </w:r>
    </w:p>
    <w:p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</w:t>
      </w:r>
    </w:p>
    <w:p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utilizzare____________________, se_____________________________.</w:t>
      </w:r>
    </w:p>
    <w:p w:rsidR="00ED055D" w:rsidRPr="00C57B55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utilizzare ____________________,se guidata.</w:t>
      </w:r>
    </w:p>
    <w:p w:rsidR="00ED055D" w:rsidRPr="00B50CC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B50CCD">
        <w:rPr>
          <w:sz w:val="24"/>
          <w:szCs w:val="24"/>
          <w:lang w:val="it-IT"/>
        </w:rPr>
        <w:t>Sa svolgere</w:t>
      </w:r>
      <w:r>
        <w:rPr>
          <w:sz w:val="24"/>
          <w:szCs w:val="24"/>
          <w:lang w:val="it-IT"/>
        </w:rPr>
        <w:t>_____________________</w:t>
      </w:r>
      <w:r w:rsidRPr="00B50CCD">
        <w:rPr>
          <w:sz w:val="24"/>
          <w:szCs w:val="24"/>
          <w:lang w:val="it-IT"/>
        </w:rPr>
        <w:t xml:space="preserve">, </w:t>
      </w:r>
      <w:r>
        <w:rPr>
          <w:sz w:val="24"/>
          <w:szCs w:val="24"/>
          <w:lang w:val="it-IT"/>
        </w:rPr>
        <w:t>se guidata.</w:t>
      </w:r>
    </w:p>
    <w:p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</w:t>
      </w:r>
      <w:r w:rsidRPr="0092026E">
        <w:rPr>
          <w:sz w:val="24"/>
          <w:szCs w:val="24"/>
          <w:lang w:val="it-IT"/>
        </w:rPr>
        <w:t xml:space="preserve">a </w:t>
      </w:r>
      <w:r>
        <w:rPr>
          <w:sz w:val="24"/>
          <w:szCs w:val="24"/>
          <w:lang w:val="it-IT"/>
        </w:rPr>
        <w:t>estrapolare ed elaborare______________________________________.</w:t>
      </w:r>
    </w:p>
    <w:p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confrontare _________________________________________, se guidata.</w:t>
      </w:r>
    </w:p>
    <w:p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svolgere _____________________________.</w:t>
      </w:r>
    </w:p>
    <w:p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individuare_____________________________.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3205F5">
        <w:rPr>
          <w:sz w:val="24"/>
          <w:szCs w:val="24"/>
          <w:lang w:val="it-IT"/>
        </w:rPr>
        <w:t>Sa</w:t>
      </w:r>
      <w:r>
        <w:rPr>
          <w:sz w:val="24"/>
          <w:szCs w:val="24"/>
          <w:lang w:val="it-IT"/>
        </w:rPr>
        <w:t>___________________, se guidata.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leggere l’orologio.</w:t>
      </w:r>
    </w:p>
    <w:p w:rsidR="00ED055D" w:rsidRPr="003205F5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utilizzare il telefono.</w:t>
      </w:r>
    </w:p>
    <w:p w:rsidR="00ED055D" w:rsidRPr="006F20BE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6F20BE">
        <w:rPr>
          <w:sz w:val="24"/>
          <w:szCs w:val="24"/>
          <w:lang w:val="it-IT"/>
        </w:rPr>
        <w:t>Sa s</w:t>
      </w:r>
      <w:r>
        <w:rPr>
          <w:sz w:val="24"/>
          <w:szCs w:val="24"/>
          <w:lang w:val="it-IT"/>
        </w:rPr>
        <w:t xml:space="preserve">volgere semplici </w:t>
      </w:r>
      <w:r w:rsidRPr="006F20BE">
        <w:rPr>
          <w:sz w:val="24"/>
          <w:szCs w:val="24"/>
          <w:lang w:val="it-IT"/>
        </w:rPr>
        <w:t>attività manuali (</w:t>
      </w:r>
      <w:r>
        <w:rPr>
          <w:sz w:val="24"/>
          <w:szCs w:val="24"/>
          <w:lang w:val="it-IT"/>
        </w:rPr>
        <w:t>disegnare, ritagliare, incollare, colorare e</w:t>
      </w:r>
      <w:r w:rsidRPr="006F20BE">
        <w:rPr>
          <w:sz w:val="24"/>
          <w:szCs w:val="24"/>
          <w:lang w:val="it-IT"/>
        </w:rPr>
        <w:t>pittura</w:t>
      </w:r>
      <w:r>
        <w:rPr>
          <w:sz w:val="24"/>
          <w:szCs w:val="24"/>
          <w:lang w:val="it-IT"/>
        </w:rPr>
        <w:t>re</w:t>
      </w:r>
      <w:r w:rsidRPr="006F20BE">
        <w:rPr>
          <w:sz w:val="24"/>
          <w:szCs w:val="24"/>
          <w:lang w:val="it-IT"/>
        </w:rPr>
        <w:t>)</w:t>
      </w:r>
      <w:r>
        <w:rPr>
          <w:sz w:val="24"/>
          <w:szCs w:val="24"/>
          <w:lang w:val="it-IT"/>
        </w:rPr>
        <w:t>.</w:t>
      </w:r>
    </w:p>
    <w:p w:rsidR="00ED055D" w:rsidRPr="006F20BE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6F20BE">
        <w:rPr>
          <w:sz w:val="24"/>
          <w:szCs w:val="24"/>
          <w:lang w:val="it-IT"/>
        </w:rPr>
        <w:t>Sa esprimersi in modo chiaro ai fini della comunicazione personale.</w:t>
      </w:r>
    </w:p>
    <w:p w:rsidR="00ED055D" w:rsidRPr="006F20BE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6F20BE">
        <w:rPr>
          <w:sz w:val="24"/>
          <w:szCs w:val="24"/>
          <w:lang w:val="it-IT"/>
        </w:rPr>
        <w:t>Sa utilizzare autonomamente la calcolatrice.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Sa utilizzare </w:t>
      </w:r>
      <w:r w:rsidRPr="006F20BE">
        <w:rPr>
          <w:sz w:val="24"/>
          <w:szCs w:val="24"/>
          <w:lang w:val="it-IT"/>
        </w:rPr>
        <w:t>ban</w:t>
      </w:r>
      <w:r>
        <w:rPr>
          <w:sz w:val="24"/>
          <w:szCs w:val="24"/>
          <w:lang w:val="it-IT"/>
        </w:rPr>
        <w:t xml:space="preserve">conote e </w:t>
      </w:r>
      <w:r w:rsidRPr="006F20BE">
        <w:rPr>
          <w:sz w:val="24"/>
          <w:szCs w:val="24"/>
          <w:lang w:val="it-IT"/>
        </w:rPr>
        <w:t>mo</w:t>
      </w:r>
      <w:r>
        <w:rPr>
          <w:sz w:val="24"/>
          <w:szCs w:val="24"/>
          <w:lang w:val="it-IT"/>
        </w:rPr>
        <w:t>nete per piccoli acquisti.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orientarsi negli ambienti che conosce.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rispettare le regole e i rapporti gerarchici.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rispettare le scadenze.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svolgere in relativa autonomia i compiti assegnati.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lang w:val="it-IT"/>
        </w:rPr>
      </w:pPr>
      <w:r w:rsidRPr="00BE3FEA">
        <w:rPr>
          <w:b/>
          <w:lang w:val="it-IT"/>
        </w:rPr>
        <w:t>CAPACITA’</w:t>
      </w:r>
    </w:p>
    <w:p w:rsidR="00ED055D" w:rsidRPr="00B84034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B84034">
        <w:rPr>
          <w:sz w:val="24"/>
          <w:szCs w:val="24"/>
          <w:lang w:val="it-IT"/>
        </w:rPr>
        <w:t>E’ capace di collaborare</w:t>
      </w:r>
      <w:r>
        <w:rPr>
          <w:sz w:val="24"/>
          <w:szCs w:val="24"/>
          <w:lang w:val="it-IT"/>
        </w:rPr>
        <w:t>______________________________</w:t>
      </w:r>
      <w:r w:rsidRPr="00B84034">
        <w:rPr>
          <w:sz w:val="24"/>
          <w:szCs w:val="24"/>
          <w:lang w:val="it-IT"/>
        </w:rPr>
        <w:t>, se</w:t>
      </w:r>
      <w:r>
        <w:rPr>
          <w:sz w:val="24"/>
          <w:szCs w:val="24"/>
          <w:lang w:val="it-IT"/>
        </w:rPr>
        <w:t>_____________</w:t>
      </w:r>
      <w:r w:rsidRPr="00B84034">
        <w:rPr>
          <w:sz w:val="24"/>
          <w:szCs w:val="24"/>
          <w:lang w:val="it-IT"/>
        </w:rPr>
        <w:t>.</w:t>
      </w:r>
    </w:p>
    <w:p w:rsidR="00ED055D" w:rsidRPr="00BD02CE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BD02CE">
        <w:rPr>
          <w:sz w:val="24"/>
          <w:szCs w:val="24"/>
          <w:lang w:val="it-IT"/>
        </w:rPr>
        <w:t xml:space="preserve">E’ capace </w:t>
      </w:r>
      <w:r>
        <w:rPr>
          <w:sz w:val="24"/>
          <w:szCs w:val="24"/>
          <w:lang w:val="it-IT"/>
        </w:rPr>
        <w:t>di ___________________________se______________________.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BD02CE">
        <w:rPr>
          <w:sz w:val="24"/>
          <w:szCs w:val="24"/>
          <w:lang w:val="it-IT"/>
        </w:rPr>
        <w:t>E’ disponibile</w:t>
      </w:r>
      <w:r>
        <w:rPr>
          <w:sz w:val="24"/>
          <w:szCs w:val="24"/>
          <w:lang w:val="it-IT"/>
        </w:rPr>
        <w:t>___________________________.</w:t>
      </w:r>
    </w:p>
    <w:p w:rsidR="00ED055D" w:rsidRPr="00BD02CE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E capace di ___________________________</w:t>
      </w:r>
    </w:p>
    <w:p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BD02CE">
        <w:rPr>
          <w:sz w:val="24"/>
          <w:szCs w:val="24"/>
          <w:lang w:val="it-IT"/>
        </w:rPr>
        <w:t>E’ capace di utilizzar</w:t>
      </w:r>
      <w:r>
        <w:rPr>
          <w:sz w:val="24"/>
          <w:szCs w:val="24"/>
          <w:lang w:val="it-IT"/>
        </w:rPr>
        <w:t>e______________, se________________.</w:t>
      </w:r>
    </w:p>
    <w:p w:rsidR="00ED055D" w:rsidRDefault="00ED055D" w:rsidP="00FB24F0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È capace di seguire ____________________________________se guidata.</w:t>
      </w:r>
    </w:p>
    <w:p w:rsidR="00ED055D" w:rsidRDefault="00ED055D" w:rsidP="00FB24F0">
      <w:pPr>
        <w:autoSpaceDE/>
        <w:autoSpaceDN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E’ capace di________________________________________, se guidata.</w:t>
      </w:r>
    </w:p>
    <w:p w:rsidR="00ED055D" w:rsidRPr="007A652C" w:rsidRDefault="00ED055D" w:rsidP="00FB24F0">
      <w:pPr>
        <w:autoSpaceDE/>
        <w:autoSpaceDN/>
        <w:jc w:val="both"/>
        <w:rPr>
          <w:sz w:val="24"/>
          <w:szCs w:val="24"/>
          <w:lang w:val="it-IT"/>
        </w:rPr>
      </w:pPr>
    </w:p>
    <w:p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lang w:val="it-IT"/>
        </w:rPr>
      </w:pPr>
    </w:p>
    <w:p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lang w:val="it-IT"/>
        </w:rPr>
      </w:pPr>
    </w:p>
    <w:p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lang w:val="it-IT"/>
        </w:rPr>
      </w:pPr>
    </w:p>
    <w:p w:rsidR="00ED055D" w:rsidRDefault="00ED055D" w:rsidP="00BE3FEA">
      <w:pPr>
        <w:rPr>
          <w:sz w:val="28"/>
          <w:szCs w:val="28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con la votazione complessiva di ........................... /100, derivante dalla somma dei seguenti punteggi parziali (3): 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jc w:val="both"/>
        <w:rPr>
          <w:sz w:val="22"/>
          <w:szCs w:val="22"/>
          <w:lang w:val="it-IT"/>
        </w:rPr>
      </w:pPr>
    </w:p>
    <w:p w:rsidR="00ED055D" w:rsidRDefault="00ED055D">
      <w:pPr>
        <w:tabs>
          <w:tab w:val="left" w:pos="1728"/>
          <w:tab w:val="left" w:pos="4608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1728"/>
          <w:tab w:val="left" w:pos="4608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Prove scritte / pratiche </w:t>
      </w:r>
      <w:r>
        <w:rPr>
          <w:sz w:val="22"/>
          <w:szCs w:val="22"/>
          <w:lang w:val="it-IT"/>
        </w:rPr>
        <w:t>punti</w:t>
      </w:r>
      <w:r>
        <w:rPr>
          <w:sz w:val="22"/>
          <w:szCs w:val="22"/>
          <w:lang w:val="it-IT"/>
        </w:rPr>
        <w:tab/>
        <w:t>/45</w:t>
      </w:r>
    </w:p>
    <w:p w:rsidR="00ED055D" w:rsidRDefault="00ED055D">
      <w:pPr>
        <w:tabs>
          <w:tab w:val="left" w:pos="1728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1728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Colloquio</w:t>
      </w:r>
      <w:r>
        <w:rPr>
          <w:sz w:val="22"/>
          <w:szCs w:val="22"/>
          <w:lang w:val="it-IT"/>
        </w:rPr>
        <w:tab/>
        <w:t>punti</w:t>
      </w:r>
      <w:r>
        <w:rPr>
          <w:sz w:val="22"/>
          <w:szCs w:val="22"/>
          <w:lang w:val="it-IT"/>
        </w:rPr>
        <w:tab/>
        <w:t xml:space="preserve">  /30</w:t>
      </w:r>
    </w:p>
    <w:p w:rsidR="00ED055D" w:rsidRDefault="00ED055D">
      <w:pPr>
        <w:framePr w:w="3833" w:h="431" w:hSpace="142" w:wrap="auto" w:vAnchor="text" w:hAnchor="page" w:x="7543" w:y="184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E' la somma dei Punteggi attribuiti dal</w:t>
      </w:r>
    </w:p>
    <w:p w:rsidR="00ED055D" w:rsidRDefault="00ED055D">
      <w:pPr>
        <w:framePr w:w="3833" w:h="431" w:hSpace="142" w:wrap="auto" w:vAnchor="text" w:hAnchor="page" w:x="7543" w:y="184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consiglio di classe in relazione all'esito</w:t>
      </w:r>
    </w:p>
    <w:p w:rsidR="00ED055D" w:rsidRDefault="00ED055D">
      <w:pPr>
        <w:framePr w:w="3833" w:h="431" w:hSpace="142" w:wrap="auto" w:vAnchor="text" w:hAnchor="page" w:x="7543" w:y="184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degli ultimi tre anni scolastici del corso di </w:t>
      </w:r>
    </w:p>
    <w:p w:rsidR="00ED055D" w:rsidRPr="00A3299F" w:rsidRDefault="00ED055D">
      <w:pPr>
        <w:framePr w:w="3833" w:h="431" w:hSpace="142" w:wrap="auto" w:vAnchor="text" w:hAnchor="page" w:x="7543" w:y="184"/>
        <w:rPr>
          <w:lang w:val="it-IT"/>
        </w:rPr>
      </w:pPr>
      <w:r>
        <w:rPr>
          <w:sz w:val="22"/>
          <w:szCs w:val="22"/>
          <w:lang w:val="it-IT"/>
        </w:rPr>
        <w:t>studi ed eventuali crediti formativi documentati</w:t>
      </w:r>
      <w:r>
        <w:rPr>
          <w:sz w:val="22"/>
          <w:szCs w:val="22"/>
          <w:lang w:val="it-IT"/>
        </w:rPr>
        <w:tab/>
      </w:r>
    </w:p>
    <w:p w:rsidR="00ED055D" w:rsidRDefault="00ED055D">
      <w:pPr>
        <w:tabs>
          <w:tab w:val="left" w:pos="1728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480"/>
        </w:tabs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Credito scolastico</w:t>
      </w:r>
      <w:r>
        <w:rPr>
          <w:sz w:val="22"/>
          <w:szCs w:val="22"/>
          <w:lang w:val="it-IT"/>
        </w:rPr>
        <w:tab/>
        <w:t>punti:</w:t>
      </w:r>
      <w:r>
        <w:rPr>
          <w:sz w:val="22"/>
          <w:szCs w:val="22"/>
          <w:lang w:val="it-IT"/>
        </w:rPr>
        <w:tab/>
        <w:t>/25</w:t>
      </w:r>
    </w:p>
    <w:p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  <w:r>
        <w:rPr>
          <w:sz w:val="22"/>
          <w:szCs w:val="22"/>
          <w:lang w:val="it-IT"/>
        </w:rPr>
        <w:tab/>
      </w:r>
    </w:p>
    <w:p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framePr w:w="3900" w:h="1306" w:hSpace="141" w:wrap="auto" w:vAnchor="text" w:hAnchor="page" w:x="7479" w:y="232"/>
        <w:tabs>
          <w:tab w:val="left" w:pos="1584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E' attribuito dalla commissione a candidati particolarmente meritevoli e integra il punteggio totale conseguito nel limite massimo di 100 punti complessivi.</w:t>
      </w:r>
    </w:p>
    <w:p w:rsidR="00ED055D" w:rsidRPr="00A3299F" w:rsidRDefault="00ED055D">
      <w:pPr>
        <w:framePr w:w="3900" w:h="1306" w:hSpace="141" w:wrap="auto" w:vAnchor="text" w:hAnchor="page" w:x="7479" w:y="232"/>
        <w:rPr>
          <w:lang w:val="it-IT"/>
        </w:rPr>
      </w:pPr>
    </w:p>
    <w:p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1584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Punteggio aggiunto</w:t>
      </w:r>
      <w:r>
        <w:rPr>
          <w:sz w:val="22"/>
          <w:szCs w:val="22"/>
          <w:lang w:val="it-IT"/>
        </w:rPr>
        <w:tab/>
        <w:t>punti</w:t>
      </w:r>
      <w:r>
        <w:rPr>
          <w:sz w:val="22"/>
          <w:szCs w:val="22"/>
          <w:lang w:val="it-IT"/>
        </w:rPr>
        <w:tab/>
      </w:r>
      <w:r>
        <w:rPr>
          <w:i/>
          <w:iCs/>
          <w:sz w:val="22"/>
          <w:szCs w:val="22"/>
          <w:lang w:val="it-IT"/>
        </w:rPr>
        <w:t>15</w:t>
      </w:r>
      <w:r>
        <w:rPr>
          <w:sz w:val="22"/>
          <w:szCs w:val="22"/>
          <w:lang w:val="it-IT"/>
        </w:rPr>
        <w:tab/>
      </w:r>
    </w:p>
    <w:p w:rsidR="00ED055D" w:rsidRDefault="00ED055D">
      <w:pPr>
        <w:tabs>
          <w:tab w:val="left" w:pos="1584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Crediti formativi documentati: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Ulteriori specificazioni valutative della commissione con riferimento anche a prove sostenute 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con esito particolarmente positivo: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:rsidR="00ED055D" w:rsidRDefault="00ED055D">
      <w:pPr>
        <w:tabs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4"/>
          <w:szCs w:val="24"/>
          <w:lang w:val="it-IT"/>
        </w:rPr>
      </w:pPr>
      <w:r>
        <w:rPr>
          <w:sz w:val="22"/>
          <w:szCs w:val="22"/>
          <w:lang w:val="it-IT"/>
        </w:rPr>
        <w:br w:type="page"/>
      </w:r>
      <w:r>
        <w:rPr>
          <w:sz w:val="22"/>
          <w:szCs w:val="22"/>
          <w:lang w:val="it-IT"/>
        </w:rPr>
        <w:tab/>
      </w:r>
      <w:r>
        <w:rPr>
          <w:sz w:val="24"/>
          <w:szCs w:val="24"/>
          <w:lang w:val="it-IT"/>
        </w:rPr>
        <w:t>Il corso di istruzione secondaria superiore cui si riferisce il certificato di credito formativo ha la durata di ........ anni ed ha previsto piani didattici individualizzati/diversificati in vista di obiettivi educativi, formativi e professionali non riconducibili ai programmi ministeriali.</w:t>
      </w:r>
    </w:p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4"/>
          <w:szCs w:val="24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103"/>
        <w:gridCol w:w="2186"/>
        <w:gridCol w:w="2186"/>
      </w:tblGrid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N.</w:t>
            </w:r>
          </w:p>
        </w:tc>
        <w:tc>
          <w:tcPr>
            <w:tcW w:w="5103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Percorso didattico seguito ai sensi</w:t>
            </w:r>
          </w:p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dell’art.13 del DPR 323/98</w:t>
            </w: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Anni del corso di studi</w:t>
            </w: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Durata oraria complessiva</w:t>
            </w: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5103" w:type="dxa"/>
          </w:tcPr>
          <w:p w:rsidR="00ED055D" w:rsidRDefault="00ED055D" w:rsidP="007B7832">
            <w:pPr>
              <w:pStyle w:val="Heading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2</w:t>
            </w:r>
          </w:p>
        </w:tc>
        <w:tc>
          <w:tcPr>
            <w:tcW w:w="5103" w:type="dxa"/>
          </w:tcPr>
          <w:p w:rsidR="00ED055D" w:rsidRDefault="00ED055D" w:rsidP="007B7832">
            <w:pPr>
              <w:pStyle w:val="Heading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3</w:t>
            </w:r>
          </w:p>
        </w:tc>
        <w:tc>
          <w:tcPr>
            <w:tcW w:w="5103" w:type="dxa"/>
          </w:tcPr>
          <w:p w:rsidR="00ED055D" w:rsidRDefault="00ED055D" w:rsidP="007B7832">
            <w:pPr>
              <w:pStyle w:val="Heading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4</w:t>
            </w:r>
          </w:p>
        </w:tc>
        <w:tc>
          <w:tcPr>
            <w:tcW w:w="5103" w:type="dxa"/>
          </w:tcPr>
          <w:p w:rsidR="00ED055D" w:rsidRDefault="00ED055D" w:rsidP="007B7832">
            <w:pPr>
              <w:pStyle w:val="Heading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5</w:t>
            </w:r>
          </w:p>
        </w:tc>
        <w:tc>
          <w:tcPr>
            <w:tcW w:w="5103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6</w:t>
            </w:r>
          </w:p>
        </w:tc>
        <w:tc>
          <w:tcPr>
            <w:tcW w:w="5103" w:type="dxa"/>
          </w:tcPr>
          <w:p w:rsidR="00ED055D" w:rsidRDefault="00ED055D" w:rsidP="007B7832">
            <w:pPr>
              <w:pStyle w:val="Heading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7</w:t>
            </w:r>
          </w:p>
        </w:tc>
        <w:tc>
          <w:tcPr>
            <w:tcW w:w="5103" w:type="dxa"/>
          </w:tcPr>
          <w:p w:rsidR="00ED055D" w:rsidRDefault="00ED055D" w:rsidP="007B7832">
            <w:pPr>
              <w:pStyle w:val="Heading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8</w:t>
            </w:r>
          </w:p>
        </w:tc>
        <w:tc>
          <w:tcPr>
            <w:tcW w:w="5103" w:type="dxa"/>
          </w:tcPr>
          <w:p w:rsidR="00ED055D" w:rsidRDefault="00ED055D" w:rsidP="007B7832">
            <w:pPr>
              <w:pStyle w:val="Heading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:rsidTr="007B7832">
        <w:tc>
          <w:tcPr>
            <w:tcW w:w="637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9</w:t>
            </w:r>
          </w:p>
        </w:tc>
        <w:tc>
          <w:tcPr>
            <w:tcW w:w="5103" w:type="dxa"/>
          </w:tcPr>
          <w:p w:rsidR="00ED055D" w:rsidRDefault="00ED055D" w:rsidP="007B7832">
            <w:pPr>
              <w:pStyle w:val="Heading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</w:tbl>
    <w:p w:rsidR="00ED055D" w:rsidRDefault="00ED055D" w:rsidP="007B7832">
      <w:pPr>
        <w:tabs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08"/>
        <w:gridCol w:w="2104"/>
      </w:tblGrid>
      <w:tr w:rsidR="00ED055D" w:rsidTr="007B7832">
        <w:tc>
          <w:tcPr>
            <w:tcW w:w="8008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Totale ore di insegnamento</w:t>
            </w:r>
          </w:p>
        </w:tc>
        <w:tc>
          <w:tcPr>
            <w:tcW w:w="2104" w:type="dxa"/>
          </w:tcPr>
          <w:p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</w:tbl>
    <w:p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4"/>
          <w:szCs w:val="24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b/>
          <w:bCs/>
          <w:sz w:val="24"/>
          <w:szCs w:val="24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b/>
          <w:bCs/>
          <w:sz w:val="24"/>
          <w:szCs w:val="24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Ulteriori elementi caratterizzanti il corso di studi seguito dall'alunno</w:t>
      </w:r>
      <w:r>
        <w:rPr>
          <w:sz w:val="24"/>
          <w:szCs w:val="24"/>
          <w:lang w:val="it-IT"/>
        </w:rPr>
        <w:t xml:space="preserve"> (5)</w:t>
      </w:r>
      <w:r>
        <w:rPr>
          <w:b/>
          <w:bCs/>
          <w:sz w:val="24"/>
          <w:szCs w:val="24"/>
          <w:lang w:val="it-IT"/>
        </w:rPr>
        <w:t>:</w:t>
      </w:r>
    </w:p>
    <w:p w:rsidR="00ED055D" w:rsidRDefault="00ED055D" w:rsidP="00807F8E">
      <w:pPr>
        <w:tabs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p w:rsidR="00ED055D" w:rsidRPr="008F59DC" w:rsidRDefault="00ED055D" w:rsidP="00807F8E">
      <w:pPr>
        <w:tabs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4"/>
          <w:szCs w:val="24"/>
          <w:lang w:val="it-IT"/>
        </w:rPr>
      </w:pPr>
      <w:r w:rsidRPr="008F59DC">
        <w:rPr>
          <w:sz w:val="24"/>
          <w:szCs w:val="24"/>
          <w:lang w:val="it-IT"/>
        </w:rPr>
        <w:t>- Durante l’</w:t>
      </w:r>
      <w:r>
        <w:rPr>
          <w:sz w:val="24"/>
          <w:szCs w:val="24"/>
          <w:lang w:val="it-IT"/>
        </w:rPr>
        <w:t xml:space="preserve">a.s.                        ha svolto uno stage presso </w:t>
      </w:r>
    </w:p>
    <w:p w:rsidR="00ED055D" w:rsidRDefault="00ED055D" w:rsidP="00807F8E">
      <w:pPr>
        <w:tabs>
          <w:tab w:val="left" w:pos="144"/>
          <w:tab w:val="left" w:pos="3456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</w:tabs>
        <w:rPr>
          <w:bCs/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Durante l’a.s.                          </w:t>
      </w:r>
      <w:r w:rsidRPr="008F59DC">
        <w:rPr>
          <w:sz w:val="24"/>
          <w:szCs w:val="24"/>
          <w:lang w:val="it-IT"/>
        </w:rPr>
        <w:t>ha svolto uno st</w:t>
      </w:r>
      <w:r>
        <w:rPr>
          <w:sz w:val="24"/>
          <w:szCs w:val="24"/>
          <w:lang w:val="it-IT"/>
        </w:rPr>
        <w:t xml:space="preserve">age </w:t>
      </w:r>
    </w:p>
    <w:p w:rsidR="00ED055D" w:rsidRPr="008E2196" w:rsidRDefault="00ED055D" w:rsidP="008E2196">
      <w:pPr>
        <w:tabs>
          <w:tab w:val="left" w:pos="144"/>
          <w:tab w:val="left" w:pos="3456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</w:tabs>
        <w:rPr>
          <w:sz w:val="24"/>
          <w:szCs w:val="24"/>
          <w:lang w:val="it-IT"/>
        </w:rPr>
      </w:pPr>
    </w:p>
    <w:p w:rsidR="00ED055D" w:rsidRDefault="00ED055D" w:rsidP="00342CA6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Progressione negli studi:</w:t>
      </w:r>
    </w:p>
    <w:p w:rsidR="00ED055D" w:rsidRDefault="00ED055D" w:rsidP="00342CA6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Il titolo acquisito è riconosciuto dalle istituzioni scolastiche e dai centri di formazione professionale regionali nell'ambito degli accordi con le regioni.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4"/>
          <w:szCs w:val="24"/>
          <w:lang w:val="it-IT"/>
        </w:rPr>
      </w:pPr>
    </w:p>
    <w:p w:rsidR="00ED055D" w:rsidRDefault="00ED055D">
      <w:pPr>
        <w:tabs>
          <w:tab w:val="left" w:pos="144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spacing w:line="480" w:lineRule="auto"/>
        <w:ind w:left="14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il presente certificato è rilasciato ai sensi dell'art. 13 del D.P.R. 23 luglio 1998, n. 323.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spacing w:line="480" w:lineRule="auto"/>
        <w:ind w:left="14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..........................., lì......./......./....</w:t>
      </w:r>
    </w:p>
    <w:p w:rsidR="00ED055D" w:rsidRDefault="00ED055D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spacing w:line="480" w:lineRule="auto"/>
        <w:ind w:left="4176"/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IL PRESIDENTE DELLA COMMISSIONE</w:t>
      </w:r>
    </w:p>
    <w:p w:rsidR="00ED055D" w:rsidRDefault="00ED055D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spacing w:line="480" w:lineRule="auto"/>
        <w:ind w:left="4176"/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____________________________________</w:t>
      </w:r>
    </w:p>
    <w:p w:rsidR="00ED055D" w:rsidRDefault="00ED055D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28"/>
          <w:szCs w:val="28"/>
          <w:lang w:val="it-IT"/>
        </w:rPr>
      </w:pPr>
    </w:p>
    <w:p w:rsidR="00ED055D" w:rsidRDefault="00ED055D" w:rsidP="00342CA6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br w:type="page"/>
      </w:r>
      <w:r>
        <w:rPr>
          <w:sz w:val="28"/>
          <w:szCs w:val="28"/>
          <w:u w:val="single"/>
          <w:lang w:val="it-IT"/>
        </w:rPr>
        <w:t>Note esplicative</w:t>
      </w:r>
    </w:p>
    <w:p w:rsidR="00ED055D" w:rsidRDefault="00ED055D" w:rsidP="00342CA6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Attestato di credito formativo rilasciato agli alunni che non conseguono il diploma di esame di Stato conclusivo del corso di studio di istruzione secondaria superiore</w:t>
      </w:r>
    </w:p>
    <w:p w:rsidR="00ED055D" w:rsidRDefault="00ED055D">
      <w:pPr>
        <w:tabs>
          <w:tab w:val="left" w:pos="144"/>
          <w:tab w:val="left" w:pos="288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rPr>
          <w:sz w:val="28"/>
          <w:szCs w:val="28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(l)  </w:t>
      </w:r>
      <w:r>
        <w:rPr>
          <w:sz w:val="28"/>
          <w:szCs w:val="28"/>
          <w:lang w:val="it-IT"/>
        </w:rPr>
        <w:t>Rilasciato ai sensi dell'art. 13 del D.P.R. 23 luglio 1998; n.323.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p w:rsidR="00ED055D" w:rsidRDefault="00ED055D">
      <w:pPr>
        <w:tabs>
          <w:tab w:val="left" w:pos="14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2" w:firstLine="2"/>
        <w:jc w:val="both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(2) </w:t>
      </w:r>
      <w:r>
        <w:rPr>
          <w:sz w:val="28"/>
          <w:szCs w:val="28"/>
          <w:lang w:val="it-IT"/>
        </w:rPr>
        <w:t>Le conoscenze, le competenze e le capacità dell'alunno sono descritte specificando in quale ambito l'alunno può realizzare tali conoscenze, competenze e capacità.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720" w:hanging="576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Ad</w:t>
      </w:r>
      <w:r>
        <w:rPr>
          <w:sz w:val="28"/>
          <w:szCs w:val="28"/>
          <w:lang w:val="it-IT"/>
        </w:rPr>
        <w:tab/>
        <w:t>esempio: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A.B.ha un grave deficit uditivo, A.B. può lavorare in officina </w:t>
      </w:r>
      <w:r>
        <w:rPr>
          <w:b/>
          <w:bCs/>
          <w:sz w:val="28"/>
          <w:szCs w:val="28"/>
          <w:lang w:val="it-IT"/>
        </w:rPr>
        <w:t xml:space="preserve">SE </w:t>
      </w:r>
      <w:r>
        <w:rPr>
          <w:sz w:val="28"/>
          <w:szCs w:val="28"/>
          <w:lang w:val="it-IT"/>
        </w:rPr>
        <w:t>il segnale, di pericolo è indicato mediante segnali ottici anziché acustici;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C.D. ha un deficit intellettivo, C.D. può realizzare la mise en place </w:t>
      </w:r>
      <w:r>
        <w:rPr>
          <w:b/>
          <w:bCs/>
          <w:sz w:val="28"/>
          <w:szCs w:val="28"/>
          <w:lang w:val="it-IT"/>
        </w:rPr>
        <w:t xml:space="preserve">SE </w:t>
      </w:r>
      <w:r>
        <w:rPr>
          <w:sz w:val="28"/>
          <w:szCs w:val="28"/>
          <w:lang w:val="it-IT"/>
        </w:rPr>
        <w:t>l'ordine gli viene dato in modo chiaro e pacato e l'ambiente è tranquillo;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E.F. ha deficit sensoriale, E.F. sa utilizzare il programma di videoscrittura xxy (word) </w:t>
      </w:r>
      <w:r>
        <w:rPr>
          <w:b/>
          <w:bCs/>
          <w:sz w:val="28"/>
          <w:szCs w:val="28"/>
          <w:lang w:val="it-IT"/>
        </w:rPr>
        <w:t xml:space="preserve">SE </w:t>
      </w:r>
      <w:r>
        <w:rPr>
          <w:sz w:val="28"/>
          <w:szCs w:val="28"/>
          <w:lang w:val="it-IT"/>
        </w:rPr>
        <w:t>il computer è dotato di una apposita interfaccia.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(3) </w:t>
      </w:r>
      <w:r>
        <w:rPr>
          <w:sz w:val="28"/>
          <w:szCs w:val="28"/>
          <w:lang w:val="it-IT"/>
        </w:rPr>
        <w:t>Le prove scritte/pratiche sono fatte contemporaneamente a quelle della classe di appartenenza o della classe frequentata.  Inoltre:</w:t>
      </w:r>
    </w:p>
    <w:p w:rsidR="00ED055D" w:rsidRDefault="00ED055D">
      <w:pPr>
        <w:numPr>
          <w:ilvl w:val="0"/>
          <w:numId w:val="2"/>
        </w:num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le prove scritte/pratiche e il colloquio devono essere omogenei al percorso svolto e coerenti con le competenze da accertare; </w:t>
      </w:r>
    </w:p>
    <w:p w:rsidR="00ED055D" w:rsidRDefault="00ED055D">
      <w:pPr>
        <w:numPr>
          <w:ilvl w:val="0"/>
          <w:numId w:val="2"/>
        </w:num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le prove scritte/pratiche e il colloquio devono essere svolti con le stesse modalità utilizzate per le verifiche durante l'anno scolastico;</w:t>
      </w:r>
    </w:p>
    <w:p w:rsidR="00ED055D" w:rsidRDefault="00ED055D">
      <w:pPr>
        <w:numPr>
          <w:ilvl w:val="0"/>
          <w:numId w:val="2"/>
        </w:num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la valutazione complessiva delle prove scritte/pratiche deve essere espressa in quarantacinquesimi e quella del colloquio in trentacinquesimi.</w:t>
      </w:r>
    </w:p>
    <w:p w:rsidR="00ED055D" w:rsidRDefault="00ED055D">
      <w:pPr>
        <w:tabs>
          <w:tab w:val="left" w:pos="144"/>
          <w:tab w:val="left" w:pos="288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rPr>
          <w:sz w:val="28"/>
          <w:szCs w:val="28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(4) </w:t>
      </w:r>
      <w:r>
        <w:rPr>
          <w:sz w:val="28"/>
          <w:szCs w:val="28"/>
          <w:lang w:val="it-IT"/>
        </w:rPr>
        <w:t>La tabella è compilata a cura della scuola eriporta il percorso didattico seguito facendo riferimento al PEI. (art. 12 della legge 104/92)</w:t>
      </w: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p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(5) </w:t>
      </w:r>
      <w:r>
        <w:rPr>
          <w:sz w:val="28"/>
          <w:szCs w:val="28"/>
          <w:lang w:val="it-IT"/>
        </w:rPr>
        <w:t>Indicare anche gli eventuali stage (simulati, protetti e/o non protetti) realizzati dall'alunno, le attività laboratoriali, particolarmente significative, svolte nella scuola (in serra, in cucina, in sala bar, in biblioteca, in editoria, ecc.) o anche percorsi significativi realizzati a scuola e/o con centri di formazione professionale e/o agenzie formative).</w:t>
      </w:r>
    </w:p>
    <w:p w:rsidR="00ED055D" w:rsidRDefault="00ED055D">
      <w:pPr>
        <w:jc w:val="both"/>
        <w:rPr>
          <w:lang w:val="it-IT"/>
        </w:rPr>
      </w:pPr>
    </w:p>
    <w:p w:rsidR="00ED055D" w:rsidRDefault="00ED055D">
      <w:pPr>
        <w:jc w:val="both"/>
        <w:rPr>
          <w:lang w:val="it-IT"/>
        </w:rPr>
      </w:pPr>
    </w:p>
    <w:p w:rsidR="00ED055D" w:rsidRDefault="00ED055D">
      <w:pPr>
        <w:jc w:val="both"/>
        <w:rPr>
          <w:lang w:val="it-IT"/>
        </w:rPr>
      </w:pPr>
    </w:p>
    <w:p w:rsidR="00ED055D" w:rsidRDefault="00ED055D">
      <w:pPr>
        <w:jc w:val="both"/>
        <w:rPr>
          <w:lang w:val="it-IT"/>
        </w:rPr>
      </w:pPr>
    </w:p>
    <w:p w:rsidR="00ED055D" w:rsidRDefault="00ED055D">
      <w:pPr>
        <w:tabs>
          <w:tab w:val="left" w:pos="2016"/>
          <w:tab w:val="left" w:pos="446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both"/>
        <w:rPr>
          <w:sz w:val="18"/>
          <w:szCs w:val="18"/>
          <w:lang w:val="it-IT"/>
        </w:rPr>
      </w:pPr>
    </w:p>
    <w:p w:rsidR="00ED055D" w:rsidRDefault="00ED055D">
      <w:pPr>
        <w:jc w:val="both"/>
        <w:rPr>
          <w:lang w:val="it-IT"/>
        </w:rPr>
      </w:pPr>
    </w:p>
    <w:sectPr w:rsidR="00ED055D" w:rsidSect="000B61B1">
      <w:pgSz w:w="12242" w:h="15842"/>
      <w:pgMar w:top="1418" w:right="1134" w:bottom="1134" w:left="1134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435115"/>
    <w:multiLevelType w:val="singleLevel"/>
    <w:tmpl w:val="CE7887B2"/>
    <w:lvl w:ilvl="0">
      <w:start w:val="6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2">
    <w:nsid w:val="26C6243E"/>
    <w:multiLevelType w:val="singleLevel"/>
    <w:tmpl w:val="3A78771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3">
    <w:nsid w:val="3BDA6CEC"/>
    <w:multiLevelType w:val="singleLevel"/>
    <w:tmpl w:val="D4D6A8F0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4">
    <w:nsid w:val="3E13155C"/>
    <w:multiLevelType w:val="singleLevel"/>
    <w:tmpl w:val="22C2DBA6"/>
    <w:lvl w:ilvl="0">
      <w:start w:val="5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5">
    <w:nsid w:val="4E8C2809"/>
    <w:multiLevelType w:val="singleLevel"/>
    <w:tmpl w:val="1DB27FA8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6">
    <w:nsid w:val="788E36F1"/>
    <w:multiLevelType w:val="singleLevel"/>
    <w:tmpl w:val="1DB27FA8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42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endnotePr>
    <w:pos w:val="sectEnd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C61"/>
    <w:rsid w:val="000243CD"/>
    <w:rsid w:val="00041B41"/>
    <w:rsid w:val="00063B49"/>
    <w:rsid w:val="00097242"/>
    <w:rsid w:val="000B61B1"/>
    <w:rsid w:val="000C18EC"/>
    <w:rsid w:val="00112CD1"/>
    <w:rsid w:val="00135ACD"/>
    <w:rsid w:val="001B7289"/>
    <w:rsid w:val="001C2FC7"/>
    <w:rsid w:val="001D181C"/>
    <w:rsid w:val="00217BDA"/>
    <w:rsid w:val="002A0440"/>
    <w:rsid w:val="002B0820"/>
    <w:rsid w:val="003205F5"/>
    <w:rsid w:val="00330C08"/>
    <w:rsid w:val="00342407"/>
    <w:rsid w:val="00342CA6"/>
    <w:rsid w:val="003E773A"/>
    <w:rsid w:val="003F01C3"/>
    <w:rsid w:val="00405E76"/>
    <w:rsid w:val="004220E6"/>
    <w:rsid w:val="004328FD"/>
    <w:rsid w:val="00461824"/>
    <w:rsid w:val="004E204E"/>
    <w:rsid w:val="004F0565"/>
    <w:rsid w:val="00503F49"/>
    <w:rsid w:val="00545720"/>
    <w:rsid w:val="00556DEB"/>
    <w:rsid w:val="00581883"/>
    <w:rsid w:val="00642243"/>
    <w:rsid w:val="00666642"/>
    <w:rsid w:val="006A21F2"/>
    <w:rsid w:val="006B0F69"/>
    <w:rsid w:val="006F20BE"/>
    <w:rsid w:val="006F4C61"/>
    <w:rsid w:val="007317EF"/>
    <w:rsid w:val="00773A2C"/>
    <w:rsid w:val="007A652C"/>
    <w:rsid w:val="007B7832"/>
    <w:rsid w:val="007C1880"/>
    <w:rsid w:val="007C4F56"/>
    <w:rsid w:val="007E38F0"/>
    <w:rsid w:val="008007C6"/>
    <w:rsid w:val="00807F8E"/>
    <w:rsid w:val="0082694B"/>
    <w:rsid w:val="00837DFF"/>
    <w:rsid w:val="008E2196"/>
    <w:rsid w:val="008F59DC"/>
    <w:rsid w:val="009025AE"/>
    <w:rsid w:val="00906ECE"/>
    <w:rsid w:val="0092026E"/>
    <w:rsid w:val="00945E7F"/>
    <w:rsid w:val="00994C1C"/>
    <w:rsid w:val="00A3299F"/>
    <w:rsid w:val="00AC3DD6"/>
    <w:rsid w:val="00AD12B5"/>
    <w:rsid w:val="00AE3CD2"/>
    <w:rsid w:val="00B03527"/>
    <w:rsid w:val="00B214AB"/>
    <w:rsid w:val="00B50CCD"/>
    <w:rsid w:val="00B56139"/>
    <w:rsid w:val="00B6352F"/>
    <w:rsid w:val="00B84034"/>
    <w:rsid w:val="00BD02CE"/>
    <w:rsid w:val="00BE3FEA"/>
    <w:rsid w:val="00C1340C"/>
    <w:rsid w:val="00C57B55"/>
    <w:rsid w:val="00D12E8A"/>
    <w:rsid w:val="00D51562"/>
    <w:rsid w:val="00D53A14"/>
    <w:rsid w:val="00DC4CBD"/>
    <w:rsid w:val="00E43CA7"/>
    <w:rsid w:val="00E65964"/>
    <w:rsid w:val="00E81D78"/>
    <w:rsid w:val="00ED055D"/>
    <w:rsid w:val="00F240E3"/>
    <w:rsid w:val="00F35ECD"/>
    <w:rsid w:val="00F73A84"/>
    <w:rsid w:val="00F82454"/>
    <w:rsid w:val="00FB24F0"/>
    <w:rsid w:val="00FD5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1B1"/>
    <w:pPr>
      <w:autoSpaceDE w:val="0"/>
      <w:autoSpaceDN w:val="0"/>
    </w:pPr>
    <w:rPr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7832"/>
    <w:pPr>
      <w:keepNext/>
      <w:tabs>
        <w:tab w:val="left" w:pos="1296"/>
        <w:tab w:val="left" w:leader="dot" w:pos="5184"/>
        <w:tab w:val="left" w:leader="dot" w:pos="6192"/>
      </w:tabs>
      <w:outlineLvl w:val="4"/>
    </w:pPr>
    <w:rPr>
      <w:sz w:val="32"/>
      <w:szCs w:val="32"/>
      <w:lang w:val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0972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724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6</Pages>
  <Words>1195</Words>
  <Characters>6815</Characters>
  <Application>Microsoft Office Outlook</Application>
  <DocSecurity>0</DocSecurity>
  <Lines>0</Lines>
  <Paragraphs>0</Paragraphs>
  <ScaleCrop>false</ScaleCrop>
  <Company>Ministero Pubblica Istruzione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DIREZIONE GENERALE PER GLI ORDINAMENTI SCOLASTICI</dc:title>
  <dc:subject/>
  <dc:creator>Ministero Pubblica Istruzione</dc:creator>
  <cp:keywords/>
  <dc:description/>
  <cp:lastModifiedBy>Utente</cp:lastModifiedBy>
  <cp:revision>3</cp:revision>
  <cp:lastPrinted>2018-05-22T10:15:00Z</cp:lastPrinted>
  <dcterms:created xsi:type="dcterms:W3CDTF">2020-05-06T19:45:00Z</dcterms:created>
  <dcterms:modified xsi:type="dcterms:W3CDTF">2020-05-06T19:50:00Z</dcterms:modified>
</cp:coreProperties>
</file>